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11A4" w:rsidR="00B92B86" w:rsidP="0049749B" w:rsidRDefault="00B92B86" w14:paraId="c43ab27" w14:textId="c43ab2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6711A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6711A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6711A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6711A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6711A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6711A4" w:rsidR="00340399" w:rsidTr="001D0E8B">
        <w:trPr>
          <w:jc w:val="right"/>
        </w:trPr>
        <w:tc>
          <w:tcPr>
            <w:tcW w:w="4320" w:type="dxa"/>
          </w:tcPr>
          <w:p w:rsidRPr="006711A4" w:rsidR="00340399" w:rsidP="008D4C60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6711A4">
              <w:rPr>
                <w:rFonts w:ascii="Arial" w:hAnsi="Arial" w:cs="Arial"/>
              </w:rPr>
              <w:t>Poslovni b</w:t>
            </w:r>
            <w:r w:rsidRPr="006711A4" w:rsidR="0092437B">
              <w:rPr>
                <w:rFonts w:ascii="Arial" w:hAnsi="Arial" w:cs="Arial"/>
              </w:rPr>
              <w:t xml:space="preserve">roj: </w:t>
            </w:r>
            <w:r w:rsidRPr="006711A4" w:rsidR="00797FF7">
              <w:rPr>
                <w:rFonts w:ascii="Arial" w:hAnsi="Arial" w:cs="Arial"/>
              </w:rPr>
              <w:t>1</w:t>
            </w:r>
            <w:r w:rsidRPr="006711A4" w:rsidR="00DD3653">
              <w:rPr>
                <w:rFonts w:ascii="Arial" w:hAnsi="Arial" w:cs="Arial"/>
              </w:rPr>
              <w:t>0</w:t>
            </w:r>
            <w:r w:rsidRPr="006711A4">
              <w:rPr>
                <w:rFonts w:ascii="Arial" w:hAnsi="Arial" w:cs="Arial"/>
              </w:rPr>
              <w:t xml:space="preserve"> </w:t>
            </w:r>
            <w:r w:rsidRPr="006711A4" w:rsidR="00F65D4C">
              <w:rPr>
                <w:rFonts w:ascii="Arial" w:hAnsi="Arial" w:cs="Arial"/>
              </w:rPr>
              <w:t>St</w:t>
            </w:r>
            <w:r w:rsidRPr="006711A4" w:rsidR="0092437B">
              <w:rPr>
                <w:rFonts w:ascii="Arial" w:hAnsi="Arial" w:cs="Arial"/>
              </w:rPr>
              <w:t>-</w:t>
            </w:r>
            <w:r w:rsidRPr="006711A4" w:rsidR="005558E4">
              <w:rPr>
                <w:rFonts w:ascii="Arial" w:hAnsi="Arial" w:cs="Arial"/>
              </w:rPr>
              <w:t>118</w:t>
            </w:r>
            <w:r w:rsidRPr="006711A4" w:rsidR="00340399">
              <w:rPr>
                <w:rFonts w:ascii="Arial" w:hAnsi="Arial" w:cs="Arial"/>
              </w:rPr>
              <w:t>/</w:t>
            </w:r>
            <w:r w:rsidRPr="006711A4" w:rsidR="00937C8E">
              <w:rPr>
                <w:rFonts w:ascii="Arial" w:hAnsi="Arial" w:cs="Arial"/>
              </w:rPr>
              <w:t>202</w:t>
            </w:r>
            <w:r w:rsidRPr="006711A4" w:rsidR="005558E4">
              <w:rPr>
                <w:rFonts w:ascii="Arial" w:hAnsi="Arial" w:cs="Arial"/>
              </w:rPr>
              <w:t>2</w:t>
            </w:r>
            <w:r w:rsidRPr="006711A4" w:rsidR="00340399">
              <w:rPr>
                <w:rFonts w:ascii="Arial" w:hAnsi="Arial" w:cs="Arial"/>
              </w:rPr>
              <w:t>-</w:t>
            </w:r>
            <w:r w:rsidRPr="006711A4" w:rsidR="008D4C60">
              <w:rPr>
                <w:rFonts w:ascii="Arial" w:hAnsi="Arial" w:cs="Arial"/>
              </w:rPr>
              <w:t>12</w:t>
            </w:r>
          </w:p>
        </w:tc>
      </w:tr>
    </w:tbl>
    <w:p w:rsidRPr="006711A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6711A4" w:rsidR="00082238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711A4" w:rsidR="0008223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711A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711A4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6711A4" w:rsidR="005558E4" w:rsidP="00F65D4C" w:rsidRDefault="005558E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METAL NOVAKOVIĆ j.d.o.o., Pribislavec, Ulica Varaždinska 17, OIB:99415075126</w:t>
      </w: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6711A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6711A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6711A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6711A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6711A4" w:rsidR="00082238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6711A4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711A4" w:rsidR="00082238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711A4" w:rsidR="005558E4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6711A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711A4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6711A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711A4" w:rsidR="002A2FD7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6711A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6711A4" w:rsidR="0094615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6711A4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6711A4" w:rsidR="005558E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6711A4" w:rsidR="0094615A">
        <w:rPr>
          <w:rFonts w:ascii="Arial" w:hAnsi="Arial" w:eastAsia="Times New Roman" w:cs="Arial"/>
          <w:sz w:val="24"/>
          <w:szCs w:val="24"/>
          <w:lang w:eastAsia="hr-HR"/>
        </w:rPr>
        <w:t xml:space="preserve"> te direktor dužnika</w:t>
      </w:r>
      <w:r w:rsidRPr="006711A4" w:rsidR="005558E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711A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6711A4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711A4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6711A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6711A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6711A4" w:rsidR="005558E4">
        <w:rPr>
          <w:rFonts w:ascii="Arial" w:hAnsi="Arial" w:eastAsia="Times New Roman" w:cs="Arial"/>
          <w:sz w:val="24"/>
          <w:szCs w:val="24"/>
          <w:lang w:eastAsia="hr-HR"/>
        </w:rPr>
        <w:t>METAL NOVAKOVIĆ j.d.o.o., Pribislavec, Ulica Varaždinska 17, OIB:99415075126</w:t>
      </w:r>
      <w:r w:rsidRPr="006711A4">
        <w:rPr>
          <w:rFonts w:ascii="Arial" w:hAnsi="Arial" w:cs="Arial"/>
          <w:sz w:val="24"/>
          <w:szCs w:val="24"/>
        </w:rPr>
        <w:t>.</w:t>
      </w:r>
    </w:p>
    <w:p w:rsidRPr="006711A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DD7F25" w:rsidP="00F65D4C" w:rsidRDefault="0094615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uvidom u </w:t>
      </w:r>
      <w:r w:rsidRPr="006711A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711A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711A4" w:rsidR="008D4C60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711A4" w:rsidR="008D4C60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711A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711A4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>12.491,95</w:t>
      </w:r>
      <w:r w:rsidRPr="006711A4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6711A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Međimurske iz kojeg proizlazi da dužnik u vlasništvu nema vozilo.</w:t>
      </w: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8D4C60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6711A4" w:rsidR="008D4C60" w:rsidP="00F65D4C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F65D4C" w:rsidRDefault="008D4C6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082238" w:rsidP="00082238" w:rsidRDefault="00082238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I.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II. 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94615A" w:rsidP="00082238" w:rsidRDefault="0094615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082238" w:rsidP="00082238" w:rsidRDefault="000822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6711A4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8D4C60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6711A4" w:rsidR="00F65D4C" w:rsidP="008D4C60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6711A4" w:rsidR="008D4C6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6711A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6711A4" w:rsidR="008D4C60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6711A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6711A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6711A4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711A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6711A4" w:rsidR="00797FF7" w:rsidTr="003F248B">
        <w:tc>
          <w:tcPr>
            <w:tcW w:w="3095" w:type="dxa"/>
            <w:shd w:val="clear" w:color="auto" w:fill="auto"/>
          </w:tcPr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6711A4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711A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711A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711A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711A4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6711A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6711A4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6711A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6711A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6711A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6711A4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6711A4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0FCC" w:rsidP="00501147" w:rsidRDefault="009A0FCC">
      <w:pPr>
        <w:spacing w:after="0" w:line="240" w:lineRule="auto"/>
      </w:pPr>
      <w:r>
        <w:separator/>
      </w:r>
    </w:p>
  </w:endnote>
  <w:endnote w:type="continuationSeparator" w:id="0">
    <w:p w:rsidR="009A0FCC" w:rsidP="00501147" w:rsidRDefault="009A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0FCC" w:rsidP="00501147" w:rsidRDefault="009A0FCC">
      <w:pPr>
        <w:spacing w:after="0" w:line="240" w:lineRule="auto"/>
      </w:pPr>
      <w:r>
        <w:separator/>
      </w:r>
    </w:p>
  </w:footnote>
  <w:footnote w:type="continuationSeparator" w:id="0">
    <w:p w:rsidR="009A0FCC" w:rsidP="00501147" w:rsidRDefault="009A0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54637">
      <w:rPr>
        <w:rFonts w:ascii="Arial" w:hAnsi="Arial" w:cs="Arial"/>
        <w:noProof/>
        <w:sz w:val="24"/>
        <w:szCs w:val="24"/>
      </w:rPr>
      <w:t>Poslovni broj: 10 St-118/2022-12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254637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491E"/>
    <w:rsid w:val="000658BC"/>
    <w:rsid w:val="00082238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54637"/>
    <w:rsid w:val="002971D6"/>
    <w:rsid w:val="002A2FD7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558E4"/>
    <w:rsid w:val="00597D2F"/>
    <w:rsid w:val="005C0B84"/>
    <w:rsid w:val="005D2CAC"/>
    <w:rsid w:val="005E1D89"/>
    <w:rsid w:val="005F3F8F"/>
    <w:rsid w:val="005F5DCE"/>
    <w:rsid w:val="005F633B"/>
    <w:rsid w:val="00640FB4"/>
    <w:rsid w:val="00651E9C"/>
    <w:rsid w:val="00653CB7"/>
    <w:rsid w:val="00666775"/>
    <w:rsid w:val="006711A4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30DB3"/>
    <w:rsid w:val="00832BD4"/>
    <w:rsid w:val="00857829"/>
    <w:rsid w:val="008659E3"/>
    <w:rsid w:val="008A6557"/>
    <w:rsid w:val="008B09F5"/>
    <w:rsid w:val="008C4EFB"/>
    <w:rsid w:val="008D05FD"/>
    <w:rsid w:val="008D4C60"/>
    <w:rsid w:val="008D4DB8"/>
    <w:rsid w:val="008D5EA3"/>
    <w:rsid w:val="008F1C52"/>
    <w:rsid w:val="0092437B"/>
    <w:rsid w:val="00926157"/>
    <w:rsid w:val="00937C8E"/>
    <w:rsid w:val="0094615A"/>
    <w:rsid w:val="00953F20"/>
    <w:rsid w:val="00957093"/>
    <w:rsid w:val="009610AF"/>
    <w:rsid w:val="0096157B"/>
    <w:rsid w:val="0096563D"/>
    <w:rsid w:val="009752CD"/>
    <w:rsid w:val="00975368"/>
    <w:rsid w:val="00985BC5"/>
    <w:rsid w:val="009A0FCC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2A9"/>
    <w:rsid w:val="00CB0DAC"/>
    <w:rsid w:val="00CE3864"/>
    <w:rsid w:val="00CF6122"/>
    <w:rsid w:val="00D228AD"/>
    <w:rsid w:val="00D400B5"/>
    <w:rsid w:val="00D43FE4"/>
    <w:rsid w:val="00D4435A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0058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46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463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4637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4637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4637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2022.</izvorni_sadrzaj>
    <derivirana_varijabla naziv="DomainObject.StvarniPocetakDatum_1">30. kolovoza 2022.</derivirana_varijabla>
  </DomainObject.StvarniPocetakDatum>
  <DomainObject.StvarniZavrsetakDatum>
    <izvorni_sadrzaj>30. kolovoza 2022.</izvorni_sadrzaj>
    <derivirana_varijabla naziv="DomainObject.StvarniZavrsetakDatum_1">30. kolovoza 2022.</derivirana_varijabla>
  </DomainObject.StvarniZavrsetakDatum>
  <DomainObject.PlaniraniZavrsetakDatum>
    <izvorni_sadrzaj>30. kolovoza 2022.</izvorni_sadrzaj>
    <derivirana_varijabla naziv="DomainObject.PlaniraniZavrsetakDatum_1">30. kolovoza 2022.</derivirana_varijabla>
  </DomainObject.PlaniraniZavrsetakDatum>
  <DomainObject.PlaniraniPocetakDatum>
    <izvorni_sadrzaj>30. kolovoza 2022.</izvorni_sadrzaj>
    <derivirana_varijabla naziv="DomainObject.PlaniraniPocetakDatum_1">30. kolovoza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2022.</izvorni_sadrzaj>
    <derivirana_varijabla naziv="DomainObject.Zapisnik.DatumKreiranja_1">30.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St-118/2022-12</izvorni_sadrzaj>
    <derivirana_varijabla naziv="DomainObject.Zapisnik.Oznaka_1">St-118/2022-12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2022.</izvorni_sadrzaj>
    <derivirana_varijabla naziv="DomainObject.Predmet.DatumIzradeOptuznogAkta_1">6. travnja 2022.</derivirana_varijabla>
  </DomainObject.Predmet.DatumIzradeOptuznogAkta>
  <DomainObject.Predmet.DatumIzradeOptuznogAktaFormated>
    <izvorni_sadrzaj>6.4.2022.</izvorni_sadrzaj>
    <derivirana_varijabla naziv="DomainObject.Predmet.DatumIzradeOptuznogAktaFormated_1">6.4.2022.</derivirana_varijabla>
  </DomainObject.Predmet.DatumIzradeOptuznogAktaFormated>
  <DomainObject.Predmet.DatumOsnivanja>
    <izvorni_sadrzaj>6. travnja 2022.</izvorni_sadrzaj>
    <derivirana_varijabla naziv="DomainObject.Predmet.DatumOsnivanja_1">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2022.</izvorni_sadrzaj>
    <derivirana_varijabla naziv="DomainObject.Predmet.DatumPrimitkaOptuznogAkta_1">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St-118/2022</izvorni_sadrzaj>
    <derivirana_varijabla naziv="DomainObject.Predmet.OznakaBroj_1">St-118/2022</derivirana_varijabla>
  </DomainObject.Predmet.OznakaBroj>
  <DomainObject.Predmet.OznakaBrojOptuznogAkta>
    <izvorni_sadrzaj>04-06-22-1918</izvorni_sadrzaj>
    <derivirana_varijabla naziv="DomainObject.Predmet.OznakaBrojOptuznogAkta_1">04-06-22-1918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NOVAKOVIĆ jednostavno društvo s ograničenom odgovornošću za trgovinu i usluge zastupanog po punomoćniku Danijel Novaković</izvorni_sadrzaj>
    <derivirana_varijabla naziv="DomainObject.Predmet.ProtustrankaFormated_1">  METAL NOVAKOVIĆ jednostavno društvo s ograničenom odgovornošću za trgovinu i usluge zastupanog po punomoćniku Danijel Novaković</derivirana_varijabla>
  </DomainObject.Predmet.ProtustrankaFormated>
  <DomainObject.Predmet.ProtustrankaFormatedOIB>
    <izvorni_sadrzaj>  METAL NOVAKOVIĆ jednostavno društvo s ograničenom odgovornošću za trgovinu i usluge, OIB 99415075126 zastupanog po punomoćniku Danijel Novaković</izvorni_sadrzaj>
    <derivirana_varijabla naziv="DomainObject.Predmet.ProtustrankaFormatedOIB_1">  METAL NOVAKOVIĆ jednostavno društvo s ograničenom odgovornošću za trgovinu i usluge, OIB 99415075126 zastupanog po punomoćniku Danijel Novaković</derivirana_varijabla>
  </DomainObject.Predmet.ProtustrankaFormatedOIB>
  <DomainObject.Predmet.ProtustrankaFormatedWithAdress>
    <izvorni_sadrzaj> METAL NOVAKOVIĆ jednostavno društvo s ograničenom odgovornošću za trgovinu i usluge, Ulica Varaždinska 17, 40000 Pribislavec zastupanog po punomoćniku Danijel Novaković</izvorni_sadrzaj>
    <derivirana_varijabla naziv="DomainObject.Predmet.ProtustrankaFormatedWithAdress_1"> METAL NOVAKOVIĆ jednostavno društvo s ograničenom odgovornošću za trgovinu i usluge, Ulica Varaždinska 17, 40000 Pribislavec zastupanog po punomoćniku Danijel Novaković</derivirana_varijabla>
  </DomainObject.Predmet.ProtustrankaFormatedWithAdress>
  <DomainObject.Predmet.ProtustrankaFormatedWithAdressOIB>
    <izvorni_sadrzaj> METAL NOVAKOVIĆ jednostavno društvo s ograničenom odgovornošću za trgovinu i usluge, OIB 99415075126, Ulica Varaždinska 17, 40000 Pribislavec zastupanog po punomoćniku Danijel Novaković</izvorni_sadrzaj>
    <derivirana_varijabla naziv="DomainObject.Predmet.ProtustrankaFormatedWithAdressOIB_1"> METAL NOVAKOVIĆ jednostavno društvo s ograničenom odgovornošću za trgovinu i usluge, OIB 99415075126, Ulica Varaždinska 17, 40000 Pribislavec zastupanog po punomoćniku Danijel Novaković</derivirana_varijabla>
  </DomainObject.Predmet.ProtustrankaFormatedWithAdressOIB>
  <DomainObject.Predmet.ProtustrankaWithAdress>
    <izvorni_sadrzaj>METAL NOVAKOVIĆ jednostavno društvo s ograničenom odgovornošću za trgovinu i usluge Ulica Varaždinska 17, 40000 Pribislavec</izvorni_sadrzaj>
    <derivirana_varijabla naziv="DomainObject.Predmet.ProtustrankaWithAdress_1">METAL NOVAKOVIĆ jednostavno društvo s ograničenom odgovornošću za trgovinu i usluge Ulica Varaždinska 17, 40000 Pribislavec</derivirana_varijabla>
  </DomainObject.Predmet.ProtustrankaWithAdress>
  <DomainObject.Predmet.ProtustrankaWithAdressOIB>
    <izvorni_sadrzaj>METAL NOVAKOVIĆ jednostavno društvo s ograničenom odgovornošću za trgovinu i usluge, OIB 99415075126, Ulica Varaždinska 17, 40000 Pribislavec</izvorni_sadrzaj>
    <derivirana_varijabla naziv="DomainObject.Predmet.ProtustrankaWithAdressOIB_1">METAL NOVAKOVIĆ jednostavno društvo s ograničenom odgovornošću za trgovinu i usluge, OIB 99415075126, Ulica Varaždinska 17, 40000 Pribislavec</derivirana_varijabla>
  </DomainObject.Predmet.ProtustrankaWithAdressOIB>
  <DomainObject.Predmet.ProtustrankaNazivFormated>
    <izvorni_sadrzaj>METAL NOVAKOVIĆ jednostavno društvo s ograničenom odgovornošću za trgovinu i usluge</izvorni_sadrzaj>
    <derivirana_varijabla naziv="DomainObject.Predmet.ProtustrankaNazivFormated_1">METAL NOVAKOVIĆ jednostavno društvo s ograničenom odgovornošću za trgovinu i usluge</derivirana_varijabla>
  </DomainObject.Predmet.ProtustrankaNazivFormated>
  <DomainObject.Predmet.ProtustrankaNazivFormatedOIB>
    <izvorni_sadrzaj>METAL NOVAKOVIĆ jednostavno društvo s ograničenom odgovornošću za trgovinu i usluge, OIB 99415075126</izvorni_sadrzaj>
    <derivirana_varijabla naziv="DomainObject.Predmet.ProtustrankaNazivFormatedOIB_1">METAL NOVAKOVIĆ jednostavno društvo s ograničenom odgovornošću za trgovinu i usluge, OIB 99415075126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12648.84</izvorni_sadrzaj>
    <derivirana_varijabla naziv="DomainObject.Predmet.TrenutnaVrijednost_1">12648.84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NOVAKOVIĆ jednostavno društvo s ograničenom odgovornošću za trgovinu i usluge zastupanog po punomoćniku Danijel Novaković</item>
    </izvorni_sadrzaj>
    <derivirana_varijabla naziv="DomainObject.Predmet.ProtuStrankaListFormated_1">
      <item>METAL NOVAKOVIĆ jednostavno društvo s ograničenom odgovornošću za trgovinu i usluge zastupanog po punomoćniku Danijel Novaković</item>
    </derivirana_varijabla>
  </DomainObject.Predmet.ProtuStrankaListFormated>
  <DomainObject.Predmet.ProtuStrankaListFormatedOIB>
    <izvorni_sadrzaj>
      <item>METAL NOVAKOVIĆ jednostavno društvo s ograničenom odgovornošću za trgovinu i usluge, OIB 99415075126 zastupanog po punomoćniku Danijel Novaković</item>
    </izvorni_sadrzaj>
    <derivirana_varijabla naziv="DomainObject.Predmet.ProtuStrankaListFormatedOIB_1">
      <item>METAL NOVAKOVIĆ jednostavno društvo s ograničenom odgovornošću za trgovinu i usluge, OIB 99415075126 zastupanog po punomoćniku Danijel Novaković</item>
    </derivirana_varijabla>
  </DomainObject.Predmet.ProtuStrankaListFormatedOIB>
  <DomainObject.Predmet.ProtuStrankaListFormatedWithAdress>
    <izvorni_sadrzaj>
      <item>METAL NOVAKOVIĆ jednostavno društvo s ograničenom odgovornošću za trgovinu i usluge, Ulica Varaždinska 17, 40000 Pribislavec zastupanog po punomoćniku Danijel Novaković</item>
    </izvorni_sadrzaj>
    <derivirana_varijabla naziv="DomainObject.Predmet.ProtuStrankaListFormatedWithAdress_1">
      <item>METAL NOVAKOVIĆ jednostavno društvo s ograničenom odgovornošću za trgovinu i usluge, Ulica Varaždinska 17, 40000 Pribislavec zastupanog po punomoćniku Danijel Novaković</item>
    </derivirana_varijabla>
  </DomainObject.Predmet.ProtuStrankaListFormatedWithAdress>
  <DomainObject.Predmet.ProtuStrankaListFormatedWithAdressOIB>
    <izvorni_sadrzaj>
      <item>METAL NOVAKOVIĆ jednostavno društvo s ograničenom odgovornošću za trgovinu i usluge, OIB 99415075126, Ulica Varaždinska 17, 40000 Pribislavec zastupanog po punomoćniku Danijel Novaković</item>
    </izvorni_sadrzaj>
    <derivirana_varijabla naziv="DomainObject.Predmet.ProtuStrankaListFormatedWithAdressOIB_1">
      <item>METAL NOVAKOVIĆ jednostavno društvo s ograničenom odgovornošću za trgovinu i usluge, OIB 99415075126, Ulica Varaždinska 17, 40000 Pribislavec zastupanog po punomoćniku Danijel Novaković</item>
    </derivirana_varijabla>
  </DomainObject.Predmet.ProtuStrankaListFormatedWithAdressOIB>
  <DomainObject.Predmet.ProtuStrankaListNazivFormated>
    <izvorni_sadrzaj>
      <item>METAL NOVAKOVIĆ jednostavno društvo s ograničenom odgovornošću za trgovinu i usluge</item>
    </izvorni_sadrzaj>
    <derivirana_varijabla naziv="DomainObject.Predmet.ProtuStrankaListNazivFormated_1">
      <item>METAL NOVAKOVIĆ jednostavno društvo s ograničenom odgovornošću za trgovinu i usluge</item>
    </derivirana_varijabla>
  </DomainObject.Predmet.ProtuStrankaListNazivFormated>
  <DomainObject.Predmet.ProtuStrankaListNazivFormatedOIB>
    <izvorni_sadrzaj>
      <item>METAL NOVAKOVIĆ jednostavno društvo s ograničenom odgovornošću za trgovinu i usluge, OIB 99415075126</item>
    </izvorni_sadrzaj>
    <derivirana_varijabla naziv="DomainObject.Predmet.ProtuStrankaListNazivFormatedOIB_1">
      <item>METAL NOVAKOVIĆ jednostavno društvo s ograničenom odgovornošću za trgovinu i usluge, OIB 99415075126</item>
    </derivirana_varijabla>
  </DomainObject.Predmet.ProtuStrankaListNazivFormatedOIB>
  <DomainObject.Predmet.OstaliListFormated>
    <izvorni_sadrzaj>
      <item>Danijel Novaković punomoćnik sudionika u postupku METAL NOVAKOVIĆ jednostavno društvo s ograničenom odgovornošću za trgovinu i usluge</item>
      <item>Policijska postaja Čakovec</item>
      <item>Županijsko državno odvjetništvo u Varaždinu</item>
    </izvorni_sadrzaj>
    <derivirana_varijabla naziv="DomainObject.Predmet.OstaliListFormated_1">
      <item>Danijel Novaković punomoćnik sudionika u postupku METAL NOVAKOVIĆ jednostavno društvo s ograničenom odgovornošću za trgovinu i usluge</item>
      <item>Policijska postaja Čakovec</item>
      <item>Županijsko državno odvjetništvo u Varaždinu</item>
    </derivirana_varijabla>
  </DomainObject.Predmet.OstaliListFormated>
  <DomainObject.Predmet.OstaliListFormatedOIB>
    <izvorni_sadrzaj>
      <item>Danijel Novaković, OIB 03244441427 punomoćnik sudionika u postupku METAL NOVAKOVIĆ jednostavno društvo s ograničenom odgovornošću za trgovinu i usluge</item>
      <item>Policijska postaja Čakovec</item>
      <item>Županijsko državno odvjetništvo u Varaždinu</item>
    </izvorni_sadrzaj>
    <derivirana_varijabla naziv="DomainObject.Predmet.OstaliListFormatedOIB_1">
      <item>Danijel Novaković, OIB 03244441427 punomoćnik sudionika u postupku METAL NOVAKOVIĆ jednostavno društvo s ograničenom odgovornošću za trgovinu i usluge</item>
      <item>Policijska postaja Čakovec</item>
      <item>Županijsko državno odvjetništvo u Varaždinu</item>
    </derivirana_varijabla>
  </DomainObject.Predmet.OstaliListFormatedOIB>
  <DomainObject.Predmet.OstaliListFormatedWithAdress>
    <izvorni_sadrzaj>
      <item>Danijel Novaković, Ulica Varaždinska 17, 40000 Pribislavec punomoćnik sudionika u postupku METAL NOVAKOVIĆ jednostavno društvo s ograničenom odgovornošću za trgovinu i usluge</item>
      <item>Policijska postaja Čakovec, Ulica Jakova Gotovca 7, 40000 Čakovec</item>
      <item>Županijsko državno odvjetništvo u Varaždinu, Braće Radića 2, 42000 Varaždin</item>
    </izvorni_sadrzaj>
    <derivirana_varijabla naziv="DomainObject.Predmet.OstaliListFormatedWithAdress_1">
      <item>Danijel Novaković, Ulica Varaždinska 17, 40000 Pribislavec punomoćnik sudionika u postupku METAL NOVAKOVIĆ jednostavno društvo s ograničenom odgovornošću za trgovinu i usluge</item>
      <item>Policijska postaja Čakovec, Ulica Jakova Gotovca 7, 40000 Čakovec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Danijel Novaković, OIB 03244441427, Ulica Varaždinska 17, 40000 Pribislavec punomoćnik sudionika u postupku METAL NOVAKOVIĆ jednostavno društvo s ograničenom odgovornošću za trgovinu i usluge</item>
      <item>Policijska postaja Čakovec, Ulica Jakova Gotovca 7, 40000 Čakovec</item>
      <item>Županijsko državno odvjetništvo u Varaždinu, Braće Radića 2, 42000 Varaždin</item>
    </izvorni_sadrzaj>
    <derivirana_varijabla naziv="DomainObject.Predmet.OstaliListFormatedWithAdressOIB_1">
      <item>Danijel Novaković, OIB 03244441427, Ulica Varaždinska 17, 40000 Pribislavec punomoćnik sudionika u postupku METAL NOVAKOVIĆ jednostavno društvo s ograničenom odgovornošću za trgovinu i usluge</item>
      <item>Policijska postaja Čakovec, Ulica Jakova Gotovca 7, 40000 Čakovec</item>
      <item>Županijsko državno odvjetništvo u Varaždinu, Braće Radića 2, 42000 Varaždin</item>
    </derivirana_varijabla>
  </DomainObject.Predmet.OstaliListFormatedWithAdressOIB>
  <DomainObject.Predmet.OstaliListNazivFormated>
    <izvorni_sadrzaj>
      <item>Danijel Novaković</item>
      <item>Policijska postaja Čakovec</item>
      <item>Županijsko državno odvjetništvo u Varaždinu</item>
    </izvorni_sadrzaj>
    <derivirana_varijabla naziv="DomainObject.Predmet.OstaliListNazivFormated_1">
      <item>Danijel Novaković</item>
      <item>Policijska postaja Čakovec</item>
      <item>Županijsko državno odvjetništvo u Varaždinu</item>
    </derivirana_varijabla>
  </DomainObject.Predmet.OstaliListNazivFormated>
  <DomainObject.Predmet.OstaliListNazivFormatedOIB>
    <izvorni_sadrzaj>
      <item>Danijel Novaković, OIB 03244441427</item>
      <item>Policijska postaja Čakovec</item>
      <item>Županijsko državno odvjetništvo u Varaždinu</item>
    </izvorni_sadrzaj>
    <derivirana_varijabla naziv="DomainObject.Predmet.OstaliListNazivFormatedOIB_1">
      <item>Danijel Novaković, OIB 03244441427</item>
      <item>Policijska postaja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2022.</izvorni_sadrzaj>
    <derivirana_varijabla naziv="DomainObject.Datum_1">30. kolovoza 2022.</derivirana_varijabla>
  </DomainObject.Datum>
  <DomainObject.PoslovniBrojDokumenta>
    <izvorni_sadrzaj>St-118/2022-12</izvorni_sadrzaj>
    <derivirana_varijabla naziv="DomainObject.PoslovniBrojDokumenta_1">St-118/2022-12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NOVAKOVIĆ jednostavno društvo s ograničenom odgovornošću za trgovinu i usluge</izvorni_sadrzaj>
    <derivirana_varijabla naziv="DomainObject.Predmet.ProtustrankaIDrugi_1">METAL NOVAKOVIĆ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METAL NOVAKOVIĆ jednostavno društvo s ograničenom odgovornošću za trgovinu i usluge, OIB 99415075126, Ulica Varaždinska 17, 40000 Pribislavec</izvorni_sadrzaj>
    <derivirana_varijabla naziv="DomainObject.Predmet.ProtustrankaIDrugiAdressOIB_1">METAL NOVAKOVIĆ jednostavno društvo s ograničenom odgovornošću za trgovinu i usluge, OIB 99415075126, Ulica Varaždinska 17,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NOVAKOVIĆ jednostavno društvo s ograničenom odgovornošću za trgovinu i usluge</item>
      <item>Financijska agencija</item>
      <item>Danijel Novaković</item>
      <item>Policijska postaja Čakovec</item>
      <item>Županijsko državno odvjetništvo u Varaždinu</item>
    </izvorni_sadrzaj>
    <derivirana_varijabla naziv="DomainObject.Predmet.SudioniciListNaziv_1">
      <item>METAL NOVAKOVIĆ jednostavno društvo s ograničenom odgovornošću za trgovinu i usluge</item>
      <item>Financijska agencija</item>
      <item>Danijel Novaković</item>
      <item>Policijska postaja Čakovec</item>
      <item>Županijsko državno odvjetništvo u Varaždinu</item>
    </derivirana_varijabla>
  </DomainObject.Predmet.SudioniciListNaziv>
  <DomainObject.Predmet.SudioniciListAdressOIB>
    <izvorni_sadrzaj>
      <item>METAL NOVAKOVIĆ jednostavno društvo s ograničenom odgovornošću za trgovinu i usluge, OIB 99415075126, Ulica Varaždinska 17,40000 Pribislavec</item>
      <item>Financijska agencija, OIB 85821130368, A.CESARCA 2,42000 Varaždin</item>
      <item>Danijel Novaković, OIB 03244441427, Ulica Varaždinska 17,40000 Pribislavec</item>
      <item>Policijska postaja Čakovec, Ulica Jakova Gotovca 7,40000 Čakovec</item>
      <item>Županijsko državno odvjetništvo u Varaždinu, Braće Radića 2,42000 Varaždin</item>
    </izvorni_sadrzaj>
    <derivirana_varijabla naziv="DomainObject.Predmet.SudioniciListAdressOIB_1">
      <item>METAL NOVAKOVIĆ jednostavno društvo s ograničenom odgovornošću za trgovinu i usluge, OIB 99415075126, Ulica Varaždinska 17,40000 Pribislavec</item>
      <item>Financijska agencija, OIB 85821130368, A.CESARCA 2,42000 Varaždin</item>
      <item>Danijel Novaković, OIB 03244441427, Ulica Varaždinska 17,40000 Pribislavec</item>
      <item>Policijska postaja Čakovec, Ulica Jakova Gotovca 7,40000 Čakovec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99415075126</item>
      <item>, OIB 85821130368</item>
      <item>, OIB 03244441427</item>
      <item>, OIB null</item>
      <item>, OIB null</item>
    </izvorni_sadrzaj>
    <derivirana_varijabla naziv="DomainObject.Predmet.SudioniciListNazivOIB_1">
      <item>, OIB 99415075126</item>
      <item>, OIB 85821130368</item>
      <item>, OIB 03244441427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travnja 2022.</izvorni_sadrzaj>
    <derivirana_varijabla naziv="DomainObject.Predmet.DatumPocetkaProcesa_1">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AE98A-ED59-4B1A-AEBD-BC55DF0A6ED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1732</properties:Characters>
  <properties:Lines>92</properties:Lines>
  <properties:Paragraphs>36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2018-11-14T08:44:00Z</dcterms:created>
  <dc:creator>Mirjana Mlinarić</dc:creator>
  <cp:lastModifiedBy>Nevenka Vuković</cp:lastModifiedBy>
  <cp:lastPrinted>2022-08-30T07:03:00Z</cp:lastPrinted>
  <dcterms:modified xmlns:xsi="http://www.w3.org/2001/XMLSchema-instance" xsi:type="dcterms:W3CDTF">2022-08-30T07:07:00Z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St-118/2022-12 / Zapisnik - Ročište radi rasprave o uvjetima za otvaranje steč. post. (St-118-22-12 Zapisnik od 30.8.22 -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